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9B4" w:rsidRDefault="000E29B4"/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D462B1" w:rsidRDefault="00D462B1" w:rsidP="00931431">
      <w:pPr>
        <w:ind w:right="5101" w:firstLine="0"/>
        <w:rPr>
          <w:spacing w:val="2"/>
          <w:szCs w:val="28"/>
        </w:rPr>
      </w:pPr>
      <w:r>
        <w:rPr>
          <w:spacing w:val="2"/>
          <w:szCs w:val="28"/>
        </w:rPr>
        <w:t>О внесении</w:t>
      </w:r>
      <w:r w:rsidR="00931431" w:rsidRPr="00931431">
        <w:rPr>
          <w:spacing w:val="2"/>
          <w:szCs w:val="28"/>
        </w:rPr>
        <w:t xml:space="preserve"> </w:t>
      </w:r>
      <w:r w:rsidR="00690329">
        <w:rPr>
          <w:spacing w:val="2"/>
          <w:szCs w:val="28"/>
        </w:rPr>
        <w:t>изменения</w:t>
      </w:r>
      <w:r>
        <w:rPr>
          <w:spacing w:val="2"/>
          <w:szCs w:val="28"/>
        </w:rPr>
        <w:t xml:space="preserve"> </w:t>
      </w:r>
    </w:p>
    <w:p w:rsidR="00695B61" w:rsidRDefault="00D462B1" w:rsidP="00931431">
      <w:pPr>
        <w:ind w:right="5101" w:firstLine="0"/>
        <w:rPr>
          <w:spacing w:val="2"/>
          <w:szCs w:val="28"/>
        </w:rPr>
      </w:pPr>
      <w:r>
        <w:rPr>
          <w:spacing w:val="2"/>
          <w:szCs w:val="28"/>
        </w:rPr>
        <w:t xml:space="preserve">в приказ министерства </w:t>
      </w:r>
    </w:p>
    <w:p w:rsidR="00D462B1" w:rsidRDefault="00D462B1" w:rsidP="00931431">
      <w:pPr>
        <w:ind w:right="5101" w:firstLine="0"/>
        <w:rPr>
          <w:spacing w:val="2"/>
          <w:szCs w:val="28"/>
        </w:rPr>
      </w:pPr>
      <w:r>
        <w:rPr>
          <w:spacing w:val="2"/>
          <w:szCs w:val="28"/>
        </w:rPr>
        <w:t>труда и социальной</w:t>
      </w:r>
    </w:p>
    <w:p w:rsidR="00D462B1" w:rsidRDefault="00D462B1" w:rsidP="00931431">
      <w:pPr>
        <w:ind w:right="5101" w:firstLine="0"/>
        <w:rPr>
          <w:spacing w:val="2"/>
          <w:szCs w:val="28"/>
        </w:rPr>
      </w:pPr>
      <w:r>
        <w:rPr>
          <w:spacing w:val="2"/>
          <w:szCs w:val="28"/>
        </w:rPr>
        <w:t>поддержки населения</w:t>
      </w:r>
    </w:p>
    <w:p w:rsidR="00D462B1" w:rsidRDefault="00D462B1" w:rsidP="00931431">
      <w:pPr>
        <w:ind w:right="5101" w:firstLine="0"/>
        <w:rPr>
          <w:spacing w:val="2"/>
          <w:szCs w:val="28"/>
        </w:rPr>
      </w:pPr>
      <w:r>
        <w:rPr>
          <w:spacing w:val="2"/>
          <w:szCs w:val="28"/>
        </w:rPr>
        <w:t>Ярославской области</w:t>
      </w:r>
    </w:p>
    <w:p w:rsidR="00D462B1" w:rsidRPr="00931431" w:rsidRDefault="00D462B1" w:rsidP="00931431">
      <w:pPr>
        <w:ind w:right="5101" w:firstLine="0"/>
        <w:rPr>
          <w:rFonts w:cs="Times New Roman"/>
          <w:szCs w:val="28"/>
        </w:rPr>
      </w:pPr>
      <w:r>
        <w:rPr>
          <w:spacing w:val="2"/>
          <w:szCs w:val="28"/>
        </w:rPr>
        <w:t>от 29.03.2024 № 28-24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E29B4" w:rsidRDefault="00931431" w:rsidP="000E29B4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МИНИСТЕРСТВО</w:t>
      </w:r>
      <w:r w:rsidR="000E29B4">
        <w:rPr>
          <w:rFonts w:cs="Times New Roman"/>
          <w:szCs w:val="28"/>
        </w:rPr>
        <w:t xml:space="preserve"> ТРУДА И СОЦИАЛЬНОЙ ПОДДЕРЖКИ НАСЕЛЕНИЯ ЯРОСЛАВСКОЙ ОБЛАСТИ ПРИКАЗЫВАЕТ:</w:t>
      </w:r>
    </w:p>
    <w:p w:rsidR="00391283" w:rsidRDefault="000E29B4" w:rsidP="0022335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995B5A">
        <w:t> </w:t>
      </w:r>
      <w:proofErr w:type="gramStart"/>
      <w:r w:rsidR="00391283">
        <w:rPr>
          <w:rFonts w:cs="Times New Roman"/>
          <w:szCs w:val="28"/>
        </w:rPr>
        <w:t xml:space="preserve">Внести в приказ министерства труда и социальной поддержки населения Ярославской области от 29.03.2024 № 28-24 «Об утверждении паспорта комплекса процессных мероприятий «Развитие системы социальной поддержки отдельных категорий сотрудников правоохранительных органов Ярославской области» </w:t>
      </w:r>
      <w:r w:rsidR="00223358">
        <w:rPr>
          <w:rFonts w:cs="Times New Roman"/>
          <w:szCs w:val="28"/>
        </w:rPr>
        <w:t xml:space="preserve">изменение, изложив </w:t>
      </w:r>
      <w:r w:rsidR="00391283">
        <w:rPr>
          <w:rFonts w:cs="Times New Roman"/>
          <w:szCs w:val="28"/>
        </w:rPr>
        <w:t>Паспорт комплекса процессных мероприятий «Развитие системы социальной поддержки отдельных категорий сотрудников правоохранительных органов Ярославской области»</w:t>
      </w:r>
      <w:r w:rsidR="00223358">
        <w:rPr>
          <w:rFonts w:cs="Times New Roman"/>
          <w:szCs w:val="28"/>
        </w:rPr>
        <w:t>, утвержденный приказом</w:t>
      </w:r>
      <w:bookmarkStart w:id="0" w:name="_GoBack"/>
      <w:bookmarkEnd w:id="0"/>
      <w:r w:rsidR="008F56EB">
        <w:rPr>
          <w:rFonts w:cs="Times New Roman"/>
          <w:szCs w:val="28"/>
        </w:rPr>
        <w:t>,</w:t>
      </w:r>
      <w:r w:rsidR="00391283">
        <w:rPr>
          <w:rFonts w:cs="Times New Roman"/>
          <w:szCs w:val="28"/>
        </w:rPr>
        <w:t xml:space="preserve"> </w:t>
      </w:r>
      <w:r w:rsidR="00391283" w:rsidRPr="00391283">
        <w:rPr>
          <w:rFonts w:cs="Times New Roman"/>
          <w:szCs w:val="28"/>
        </w:rPr>
        <w:t>в новой редакции (прилагается).</w:t>
      </w:r>
      <w:proofErr w:type="gramEnd"/>
    </w:p>
    <w:p w:rsidR="00695B61" w:rsidRDefault="00223358" w:rsidP="00931431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931431" w:rsidRPr="00931431">
        <w:rPr>
          <w:rFonts w:cs="Times New Roman"/>
          <w:szCs w:val="28"/>
        </w:rPr>
        <w:t>. Приказ вступает в силу с момента подписания.</w:t>
      </w:r>
    </w:p>
    <w:p w:rsidR="00470F2B" w:rsidRDefault="00470F2B" w:rsidP="00695B61">
      <w:pPr>
        <w:jc w:val="both"/>
        <w:rPr>
          <w:rFonts w:cs="Times New Roman"/>
          <w:szCs w:val="28"/>
        </w:rPr>
      </w:pPr>
    </w:p>
    <w:p w:rsidR="00995B5A" w:rsidRDefault="00995B5A" w:rsidP="00695B61">
      <w:pPr>
        <w:jc w:val="both"/>
        <w:rPr>
          <w:rFonts w:cs="Times New Roman"/>
          <w:szCs w:val="28"/>
        </w:rPr>
      </w:pPr>
    </w:p>
    <w:p w:rsidR="00995B5A" w:rsidRDefault="00995B5A" w:rsidP="00695B61">
      <w:pPr>
        <w:jc w:val="both"/>
        <w:rPr>
          <w:rFonts w:cs="Times New Roman"/>
          <w:szCs w:val="28"/>
        </w:rPr>
      </w:pPr>
    </w:p>
    <w:p w:rsidR="00995B5A" w:rsidRDefault="005B44EA" w:rsidP="00995B5A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Первый заместитель м</w:t>
      </w:r>
      <w:r w:rsidR="00931431">
        <w:rPr>
          <w:rFonts w:cs="Times New Roman"/>
          <w:szCs w:val="28"/>
        </w:rPr>
        <w:t>инистр</w:t>
      </w:r>
      <w:r w:rsidR="00995B5A" w:rsidRPr="00995B5A">
        <w:t xml:space="preserve"> </w:t>
      </w:r>
      <w:r w:rsidR="00995B5A" w:rsidRPr="00995B5A">
        <w:rPr>
          <w:rFonts w:cs="Times New Roman"/>
          <w:szCs w:val="28"/>
        </w:rPr>
        <w:t xml:space="preserve">труда </w:t>
      </w:r>
    </w:p>
    <w:p w:rsidR="00995B5A" w:rsidRDefault="00995B5A" w:rsidP="00995B5A">
      <w:pPr>
        <w:ind w:firstLine="0"/>
        <w:jc w:val="both"/>
        <w:rPr>
          <w:rFonts w:cs="Times New Roman"/>
          <w:szCs w:val="28"/>
        </w:rPr>
      </w:pPr>
      <w:r w:rsidRPr="00995B5A">
        <w:rPr>
          <w:rFonts w:cs="Times New Roman"/>
          <w:szCs w:val="28"/>
        </w:rPr>
        <w:t xml:space="preserve">и социальной поддержки </w:t>
      </w:r>
    </w:p>
    <w:p w:rsidR="002B6A32" w:rsidRDefault="00995B5A" w:rsidP="00995B5A">
      <w:pPr>
        <w:ind w:firstLine="0"/>
        <w:jc w:val="both"/>
        <w:rPr>
          <w:rFonts w:cs="Times New Roman"/>
          <w:szCs w:val="28"/>
        </w:rPr>
      </w:pPr>
      <w:r w:rsidRPr="00995B5A">
        <w:rPr>
          <w:rFonts w:cs="Times New Roman"/>
          <w:szCs w:val="28"/>
        </w:rPr>
        <w:t xml:space="preserve">населения Ярославской области </w:t>
      </w:r>
      <w:r w:rsidR="00977B87">
        <w:rPr>
          <w:rFonts w:cs="Times New Roman"/>
          <w:szCs w:val="28"/>
        </w:rPr>
        <w:fldChar w:fldCharType="begin"/>
      </w:r>
      <w:r w:rsidR="00977B87">
        <w:rPr>
          <w:rFonts w:cs="Times New Roman"/>
          <w:szCs w:val="28"/>
        </w:rPr>
        <w:instrText xml:space="preserve"> DOCPROPERTY "Р*Подписант...*Должность" \* MERGEFORMAT </w:instrText>
      </w:r>
      <w:r w:rsidR="00977B87"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5B44EA">
        <w:rPr>
          <w:rFonts w:cs="Times New Roman"/>
          <w:szCs w:val="28"/>
        </w:rPr>
        <w:tab/>
      </w:r>
      <w:r w:rsidR="005B44EA">
        <w:rPr>
          <w:rFonts w:cs="Times New Roman"/>
          <w:szCs w:val="28"/>
        </w:rPr>
        <w:tab/>
      </w:r>
      <w:r w:rsidR="005B44EA">
        <w:rPr>
          <w:rFonts w:cs="Times New Roman"/>
          <w:szCs w:val="28"/>
        </w:rPr>
        <w:tab/>
      </w:r>
      <w:r w:rsidR="005B44EA">
        <w:rPr>
          <w:rFonts w:cs="Times New Roman"/>
          <w:szCs w:val="28"/>
        </w:rPr>
        <w:tab/>
        <w:t xml:space="preserve">        А.Г. Шабалин</w:t>
      </w:r>
    </w:p>
    <w:sectPr w:rsidR="002B6A32" w:rsidSect="005340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929" w:rsidRDefault="00320929">
      <w:r>
        <w:separator/>
      </w:r>
    </w:p>
  </w:endnote>
  <w:endnote w:type="continuationSeparator" w:id="0">
    <w:p w:rsidR="00320929" w:rsidRDefault="00320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2092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2092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2092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929" w:rsidRDefault="00320929">
      <w:r>
        <w:separator/>
      </w:r>
    </w:p>
  </w:footnote>
  <w:footnote w:type="continuationSeparator" w:id="0">
    <w:p w:rsidR="00320929" w:rsidRDefault="00320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2092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4A55E7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2092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1715"/>
    <w:rsid w:val="00016B4D"/>
    <w:rsid w:val="00017F79"/>
    <w:rsid w:val="00023558"/>
    <w:rsid w:val="00065B9F"/>
    <w:rsid w:val="00080BAF"/>
    <w:rsid w:val="000864C4"/>
    <w:rsid w:val="000C02E5"/>
    <w:rsid w:val="000D2197"/>
    <w:rsid w:val="000D5C90"/>
    <w:rsid w:val="000E1469"/>
    <w:rsid w:val="000E1FE3"/>
    <w:rsid w:val="000E29B4"/>
    <w:rsid w:val="000F5243"/>
    <w:rsid w:val="001104AC"/>
    <w:rsid w:val="00152AB5"/>
    <w:rsid w:val="0015684D"/>
    <w:rsid w:val="001608EB"/>
    <w:rsid w:val="0016651B"/>
    <w:rsid w:val="00174AA1"/>
    <w:rsid w:val="00176D4D"/>
    <w:rsid w:val="00183769"/>
    <w:rsid w:val="00185E93"/>
    <w:rsid w:val="00192D7B"/>
    <w:rsid w:val="00196194"/>
    <w:rsid w:val="001A1989"/>
    <w:rsid w:val="001B3AD5"/>
    <w:rsid w:val="001C78DA"/>
    <w:rsid w:val="001E096A"/>
    <w:rsid w:val="001E59B8"/>
    <w:rsid w:val="001F6A14"/>
    <w:rsid w:val="0020745B"/>
    <w:rsid w:val="0021218D"/>
    <w:rsid w:val="00220FC4"/>
    <w:rsid w:val="00223358"/>
    <w:rsid w:val="00226E46"/>
    <w:rsid w:val="00227D0A"/>
    <w:rsid w:val="002306C4"/>
    <w:rsid w:val="00245805"/>
    <w:rsid w:val="002552CC"/>
    <w:rsid w:val="002743FF"/>
    <w:rsid w:val="00274541"/>
    <w:rsid w:val="0028362C"/>
    <w:rsid w:val="002B6A32"/>
    <w:rsid w:val="002C6A48"/>
    <w:rsid w:val="002C6CCC"/>
    <w:rsid w:val="002D22BE"/>
    <w:rsid w:val="002D4D17"/>
    <w:rsid w:val="00320929"/>
    <w:rsid w:val="0032292E"/>
    <w:rsid w:val="0034003B"/>
    <w:rsid w:val="003429CD"/>
    <w:rsid w:val="0036543B"/>
    <w:rsid w:val="0037744F"/>
    <w:rsid w:val="00391283"/>
    <w:rsid w:val="0039279F"/>
    <w:rsid w:val="00394122"/>
    <w:rsid w:val="003A2DCC"/>
    <w:rsid w:val="003D1E8D"/>
    <w:rsid w:val="003D2C5D"/>
    <w:rsid w:val="003D366C"/>
    <w:rsid w:val="003E2089"/>
    <w:rsid w:val="003F5516"/>
    <w:rsid w:val="0040656C"/>
    <w:rsid w:val="00406C8B"/>
    <w:rsid w:val="00406F78"/>
    <w:rsid w:val="0041604A"/>
    <w:rsid w:val="00422AEF"/>
    <w:rsid w:val="00423AAB"/>
    <w:rsid w:val="0043223D"/>
    <w:rsid w:val="00432DE8"/>
    <w:rsid w:val="00432FA6"/>
    <w:rsid w:val="00446DEC"/>
    <w:rsid w:val="004472F4"/>
    <w:rsid w:val="0045328A"/>
    <w:rsid w:val="0046159F"/>
    <w:rsid w:val="00470F2B"/>
    <w:rsid w:val="004878F3"/>
    <w:rsid w:val="004914BC"/>
    <w:rsid w:val="004A0CC3"/>
    <w:rsid w:val="004A29B0"/>
    <w:rsid w:val="004A55E7"/>
    <w:rsid w:val="004A77D8"/>
    <w:rsid w:val="004D0F22"/>
    <w:rsid w:val="004F4E3D"/>
    <w:rsid w:val="00510E60"/>
    <w:rsid w:val="005173A2"/>
    <w:rsid w:val="00527ED1"/>
    <w:rsid w:val="005301F8"/>
    <w:rsid w:val="00531223"/>
    <w:rsid w:val="00534058"/>
    <w:rsid w:val="005671A4"/>
    <w:rsid w:val="005766B6"/>
    <w:rsid w:val="00585793"/>
    <w:rsid w:val="00591291"/>
    <w:rsid w:val="0059425A"/>
    <w:rsid w:val="005948D4"/>
    <w:rsid w:val="00597375"/>
    <w:rsid w:val="005A28C8"/>
    <w:rsid w:val="005A62ED"/>
    <w:rsid w:val="005A7124"/>
    <w:rsid w:val="005B44EA"/>
    <w:rsid w:val="005D4326"/>
    <w:rsid w:val="005E2A30"/>
    <w:rsid w:val="0060139E"/>
    <w:rsid w:val="006077CE"/>
    <w:rsid w:val="00616B1A"/>
    <w:rsid w:val="006257B2"/>
    <w:rsid w:val="00631C7B"/>
    <w:rsid w:val="006462AE"/>
    <w:rsid w:val="006575F6"/>
    <w:rsid w:val="0068152E"/>
    <w:rsid w:val="006867B8"/>
    <w:rsid w:val="00690329"/>
    <w:rsid w:val="00695B61"/>
    <w:rsid w:val="006F1BDF"/>
    <w:rsid w:val="00702AB4"/>
    <w:rsid w:val="007055D9"/>
    <w:rsid w:val="00716CD9"/>
    <w:rsid w:val="00757D3B"/>
    <w:rsid w:val="00771EEF"/>
    <w:rsid w:val="00772BD0"/>
    <w:rsid w:val="007910D3"/>
    <w:rsid w:val="0079690A"/>
    <w:rsid w:val="007A45B6"/>
    <w:rsid w:val="007B4472"/>
    <w:rsid w:val="007D0369"/>
    <w:rsid w:val="007D18A7"/>
    <w:rsid w:val="007D4DC8"/>
    <w:rsid w:val="007D6280"/>
    <w:rsid w:val="007F3207"/>
    <w:rsid w:val="00800AF7"/>
    <w:rsid w:val="008440A5"/>
    <w:rsid w:val="00851B34"/>
    <w:rsid w:val="00851E12"/>
    <w:rsid w:val="00861613"/>
    <w:rsid w:val="00874CB6"/>
    <w:rsid w:val="0089033C"/>
    <w:rsid w:val="00897B72"/>
    <w:rsid w:val="008B0C5B"/>
    <w:rsid w:val="008B3A25"/>
    <w:rsid w:val="008B5FC1"/>
    <w:rsid w:val="008B7D8D"/>
    <w:rsid w:val="008D476A"/>
    <w:rsid w:val="008E0928"/>
    <w:rsid w:val="008E634C"/>
    <w:rsid w:val="008F56EB"/>
    <w:rsid w:val="008F79C3"/>
    <w:rsid w:val="00900689"/>
    <w:rsid w:val="00926163"/>
    <w:rsid w:val="009267A6"/>
    <w:rsid w:val="00931431"/>
    <w:rsid w:val="00933409"/>
    <w:rsid w:val="009353C3"/>
    <w:rsid w:val="0095513C"/>
    <w:rsid w:val="00963F00"/>
    <w:rsid w:val="0096701C"/>
    <w:rsid w:val="0097561B"/>
    <w:rsid w:val="00977B87"/>
    <w:rsid w:val="009901C6"/>
    <w:rsid w:val="00995B5A"/>
    <w:rsid w:val="009A680F"/>
    <w:rsid w:val="009C0CA9"/>
    <w:rsid w:val="009C7CDD"/>
    <w:rsid w:val="009D29CE"/>
    <w:rsid w:val="00A02A6F"/>
    <w:rsid w:val="00A0588E"/>
    <w:rsid w:val="00A329A2"/>
    <w:rsid w:val="00A42929"/>
    <w:rsid w:val="00A506CA"/>
    <w:rsid w:val="00A51A96"/>
    <w:rsid w:val="00A60A82"/>
    <w:rsid w:val="00A67ED7"/>
    <w:rsid w:val="00A713CB"/>
    <w:rsid w:val="00A8596B"/>
    <w:rsid w:val="00A94A32"/>
    <w:rsid w:val="00A96ADA"/>
    <w:rsid w:val="00AA0F15"/>
    <w:rsid w:val="00AB6F7E"/>
    <w:rsid w:val="00AD25C8"/>
    <w:rsid w:val="00AD3BAE"/>
    <w:rsid w:val="00AD768E"/>
    <w:rsid w:val="00AD77A8"/>
    <w:rsid w:val="00AF2A70"/>
    <w:rsid w:val="00AF3E56"/>
    <w:rsid w:val="00AF5731"/>
    <w:rsid w:val="00B01EA2"/>
    <w:rsid w:val="00B114B1"/>
    <w:rsid w:val="00B14BCB"/>
    <w:rsid w:val="00B17735"/>
    <w:rsid w:val="00B34BB3"/>
    <w:rsid w:val="00B37E15"/>
    <w:rsid w:val="00B46987"/>
    <w:rsid w:val="00B53F39"/>
    <w:rsid w:val="00B615F9"/>
    <w:rsid w:val="00B810B8"/>
    <w:rsid w:val="00B82863"/>
    <w:rsid w:val="00B857EA"/>
    <w:rsid w:val="00B97A0A"/>
    <w:rsid w:val="00BB1812"/>
    <w:rsid w:val="00BC2CAF"/>
    <w:rsid w:val="00BF36DF"/>
    <w:rsid w:val="00C04BC4"/>
    <w:rsid w:val="00C108EE"/>
    <w:rsid w:val="00C415A5"/>
    <w:rsid w:val="00C5216F"/>
    <w:rsid w:val="00C74138"/>
    <w:rsid w:val="00C81426"/>
    <w:rsid w:val="00C8394F"/>
    <w:rsid w:val="00C8425C"/>
    <w:rsid w:val="00C87012"/>
    <w:rsid w:val="00C958B0"/>
    <w:rsid w:val="00CA63FB"/>
    <w:rsid w:val="00CB3A70"/>
    <w:rsid w:val="00CB5E1B"/>
    <w:rsid w:val="00CC4E0C"/>
    <w:rsid w:val="00CD7B73"/>
    <w:rsid w:val="00CE344B"/>
    <w:rsid w:val="00D001BB"/>
    <w:rsid w:val="00D00BBC"/>
    <w:rsid w:val="00D00EFB"/>
    <w:rsid w:val="00D0761F"/>
    <w:rsid w:val="00D0765D"/>
    <w:rsid w:val="00D167DC"/>
    <w:rsid w:val="00D22526"/>
    <w:rsid w:val="00D277A5"/>
    <w:rsid w:val="00D462B1"/>
    <w:rsid w:val="00D517D4"/>
    <w:rsid w:val="00D75AF6"/>
    <w:rsid w:val="00D75E5B"/>
    <w:rsid w:val="00D949AA"/>
    <w:rsid w:val="00D952ED"/>
    <w:rsid w:val="00D96832"/>
    <w:rsid w:val="00DA2921"/>
    <w:rsid w:val="00DA7881"/>
    <w:rsid w:val="00DC1FC8"/>
    <w:rsid w:val="00DD0051"/>
    <w:rsid w:val="00DD1DC8"/>
    <w:rsid w:val="00DE0C31"/>
    <w:rsid w:val="00DF0420"/>
    <w:rsid w:val="00DF76F0"/>
    <w:rsid w:val="00E001FF"/>
    <w:rsid w:val="00E02D94"/>
    <w:rsid w:val="00E060C4"/>
    <w:rsid w:val="00E1407E"/>
    <w:rsid w:val="00E14DA1"/>
    <w:rsid w:val="00E36900"/>
    <w:rsid w:val="00E43D94"/>
    <w:rsid w:val="00E45D50"/>
    <w:rsid w:val="00E92D9D"/>
    <w:rsid w:val="00E92FEE"/>
    <w:rsid w:val="00E92FF8"/>
    <w:rsid w:val="00EA0E52"/>
    <w:rsid w:val="00EA767B"/>
    <w:rsid w:val="00EB767D"/>
    <w:rsid w:val="00EC0247"/>
    <w:rsid w:val="00EC1649"/>
    <w:rsid w:val="00EC2FAE"/>
    <w:rsid w:val="00ED5720"/>
    <w:rsid w:val="00ED6F71"/>
    <w:rsid w:val="00EF1180"/>
    <w:rsid w:val="00EF7735"/>
    <w:rsid w:val="00F07B7C"/>
    <w:rsid w:val="00F36A77"/>
    <w:rsid w:val="00F444F4"/>
    <w:rsid w:val="00F6351A"/>
    <w:rsid w:val="00F63D95"/>
    <w:rsid w:val="00F720C6"/>
    <w:rsid w:val="00F81D83"/>
    <w:rsid w:val="00F85F29"/>
    <w:rsid w:val="00F865A4"/>
    <w:rsid w:val="00F950DC"/>
    <w:rsid w:val="00FB2AAC"/>
    <w:rsid w:val="00FC6F6B"/>
    <w:rsid w:val="00FD21FB"/>
    <w:rsid w:val="00FE22F3"/>
    <w:rsid w:val="00FE5AA0"/>
    <w:rsid w:val="00FE7BB5"/>
    <w:rsid w:val="00FF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377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basedOn w:val="a0"/>
    <w:uiPriority w:val="99"/>
    <w:unhideWhenUsed/>
    <w:rsid w:val="0079690A"/>
    <w:rPr>
      <w:color w:val="0000FF" w:themeColor="hyperlink"/>
      <w:u w:val="single"/>
    </w:rPr>
  </w:style>
  <w:style w:type="paragraph" w:styleId="ad">
    <w:name w:val="endnote text"/>
    <w:basedOn w:val="a"/>
    <w:link w:val="ae"/>
    <w:uiPriority w:val="99"/>
    <w:semiHidden/>
    <w:rsid w:val="00534058"/>
    <w:pPr>
      <w:autoSpaceDE w:val="0"/>
      <w:autoSpaceDN w:val="0"/>
      <w:ind w:firstLine="0"/>
    </w:pPr>
    <w:rPr>
      <w:rFonts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534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53405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377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basedOn w:val="a0"/>
    <w:uiPriority w:val="99"/>
    <w:unhideWhenUsed/>
    <w:rsid w:val="0079690A"/>
    <w:rPr>
      <w:color w:val="0000FF" w:themeColor="hyperlink"/>
      <w:u w:val="single"/>
    </w:rPr>
  </w:style>
  <w:style w:type="paragraph" w:styleId="ad">
    <w:name w:val="endnote text"/>
    <w:basedOn w:val="a"/>
    <w:link w:val="ae"/>
    <w:uiPriority w:val="99"/>
    <w:semiHidden/>
    <w:rsid w:val="00534058"/>
    <w:pPr>
      <w:autoSpaceDE w:val="0"/>
      <w:autoSpaceDN w:val="0"/>
      <w:ind w:firstLine="0"/>
    </w:pPr>
    <w:rPr>
      <w:rFonts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534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53405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430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216</cp:revision>
  <cp:lastPrinted>2024-04-05T11:04:00Z</cp:lastPrinted>
  <dcterms:created xsi:type="dcterms:W3CDTF">2021-09-28T11:51:00Z</dcterms:created>
  <dcterms:modified xsi:type="dcterms:W3CDTF">2024-09-19T07:35:00Z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75-12</vt:lpwstr>
  </property>
  <property fmtid="{D5CDD505-2E9C-101B-9397-08002B2CF9AE}" pid="6" name="INSTALL_ID">
    <vt:lpwstr>34115</vt:lpwstr>
  </property>
</Properties>
</file>